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Banbury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Banbury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Banbury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Banbury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Banbury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Banbury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Banbury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Banbury is estimated to be </w:t>
      </w:r>
      <w:r w:rsidRPr="00773DF7">
        <w:rPr>
          <w:rFonts w:ascii="Libre Franklin Light" w:eastAsia="Times New Roman" w:hAnsi="Libre Franklin Light" w:cs="Calibri Light"/>
          <w:b/>
          <w:bCs/>
          <w:color w:val="C45911" w:themeColor="accent2" w:themeShade="BF"/>
        </w:rPr>
        <w:t xml:space="preserve">£1,359,087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Banbury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Banbury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Banbury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Banbury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n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Banbury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n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Banbury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Banbury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n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Banbury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Banbury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Banbury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Banbury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Banbury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Banbury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£1,359,087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Banbury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£457,812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£32,796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£820,208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£1,359,087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Banbury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Banbury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Banbury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Banbury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Banbury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Banbury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Banbury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Banbury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28B3EDA-6CAA-4749-A7D3-80EA15D523A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